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3B81" w:rsidR="00F64DF7" w:rsidP="00F64DF7" w:rsidRDefault="00A25535" w14:paraId="27E9A032" w14:textId="44211A42">
      <w:pPr>
        <w:rPr>
          <w:rFonts w:cs="Arial"/>
          <w:sz w:val="32"/>
          <w:szCs w:val="32"/>
        </w:rPr>
      </w:pPr>
      <w:r w:rsidRPr="00403B81">
        <w:rPr>
          <w:rFonts w:cs="Arial"/>
          <w:sz w:val="32"/>
          <w:szCs w:val="32"/>
        </w:rPr>
        <w:t>Tilbudsbrev</w:t>
      </w:r>
    </w:p>
    <w:p w:rsidRPr="00403B81" w:rsidR="00A25535" w:rsidP="00F64DF7" w:rsidRDefault="00A25535" w14:paraId="2E3807B5" w14:textId="77777777">
      <w:pPr>
        <w:rPr>
          <w:rFonts w:cs="Arial"/>
          <w:sz w:val="24"/>
        </w:rPr>
      </w:pPr>
    </w:p>
    <w:p w:rsidRPr="00403B81" w:rsidR="00A966B6" w:rsidP="09BCA300" w:rsidRDefault="00F54903" w14:paraId="022041B7" w14:textId="7C3173FD">
      <w:pPr>
        <w:rPr>
          <w:rFonts w:cs="Arial"/>
          <w:b w:val="1"/>
          <w:bCs w:val="1"/>
          <w:sz w:val="22"/>
          <w:szCs w:val="22"/>
        </w:rPr>
      </w:pPr>
      <w:r w:rsidRPr="09BCA300" w:rsidR="00F54903">
        <w:rPr>
          <w:rFonts w:cs="Arial"/>
          <w:b w:val="1"/>
          <w:bCs w:val="1"/>
          <w:sz w:val="24"/>
          <w:szCs w:val="24"/>
        </w:rPr>
        <w:t xml:space="preserve">Rammeavtale elektrotjenester </w:t>
      </w:r>
    </w:p>
    <w:p w:rsidR="3A145D59" w:rsidP="09BCA300" w:rsidRDefault="3A145D59" w14:paraId="0C5D60EC" w14:textId="13298FC2">
      <w:pPr>
        <w:pStyle w:val="Normal"/>
        <w:suppressLineNumbers w:val="0"/>
        <w:bidi w:val="0"/>
        <w:spacing w:before="120" w:beforeAutospacing="off" w:after="0" w:afterAutospacing="off" w:line="259" w:lineRule="auto"/>
        <w:ind w:left="0" w:right="0"/>
        <w:jc w:val="left"/>
        <w:rPr>
          <w:rFonts w:cs="Arial"/>
          <w:b w:val="1"/>
          <w:bCs w:val="1"/>
          <w:sz w:val="24"/>
          <w:szCs w:val="24"/>
        </w:rPr>
      </w:pPr>
      <w:r w:rsidRPr="09BCA300" w:rsidR="3A145D59">
        <w:rPr>
          <w:rFonts w:cs="Arial"/>
          <w:b w:val="1"/>
          <w:bCs w:val="1"/>
          <w:sz w:val="24"/>
          <w:szCs w:val="24"/>
        </w:rPr>
        <w:t>Vestland</w:t>
      </w:r>
      <w:r w:rsidRPr="09BCA300" w:rsidR="3A145D59">
        <w:rPr>
          <w:rFonts w:cs="Arial"/>
          <w:b w:val="1"/>
          <w:bCs w:val="1"/>
          <w:sz w:val="24"/>
          <w:szCs w:val="24"/>
        </w:rPr>
        <w:t>, Sør</w:t>
      </w:r>
      <w:r w:rsidRPr="09BCA300" w:rsidR="12EE9D3F">
        <w:rPr>
          <w:rFonts w:cs="Arial"/>
          <w:b w:val="1"/>
          <w:bCs w:val="1"/>
          <w:sz w:val="24"/>
          <w:szCs w:val="24"/>
        </w:rPr>
        <w:t>vest</w:t>
      </w:r>
      <w:r w:rsidRPr="09BCA300" w:rsidR="3A145D59">
        <w:rPr>
          <w:rFonts w:cs="Arial"/>
          <w:b w:val="1"/>
          <w:bCs w:val="1"/>
          <w:sz w:val="24"/>
          <w:szCs w:val="24"/>
        </w:rPr>
        <w:t>, Sør</w:t>
      </w:r>
      <w:r w:rsidRPr="09BCA300" w:rsidR="18A8CC55">
        <w:rPr>
          <w:rFonts w:cs="Arial"/>
          <w:b w:val="1"/>
          <w:bCs w:val="1"/>
          <w:sz w:val="24"/>
          <w:szCs w:val="24"/>
        </w:rPr>
        <w:t>land</w:t>
      </w:r>
    </w:p>
    <w:p w:rsidRPr="00403B81" w:rsidR="0035606B" w:rsidP="00F64DF7" w:rsidRDefault="0035606B" w14:paraId="55AD3FC3" w14:textId="29F2B3BA">
      <w:pPr>
        <w:rPr>
          <w:rFonts w:cs="Arial"/>
          <w:sz w:val="24"/>
        </w:rPr>
      </w:pPr>
    </w:p>
    <w:p w:rsidRPr="00403B81" w:rsidR="00A25535" w:rsidP="09BCA300" w:rsidRDefault="00A25535" w14:paraId="300ED566" w14:textId="2D169E2B">
      <w:pPr>
        <w:pStyle w:val="Listeavsnitt"/>
        <w:numPr>
          <w:ilvl w:val="0"/>
          <w:numId w:val="10"/>
        </w:numPr>
        <w:rPr>
          <w:rFonts w:cs="Arial"/>
          <w:sz w:val="24"/>
          <w:szCs w:val="24"/>
        </w:rPr>
      </w:pPr>
      <w:r w:rsidRPr="09BCA300" w:rsidR="00A25535">
        <w:rPr>
          <w:rFonts w:cs="Arial"/>
          <w:sz w:val="24"/>
          <w:szCs w:val="24"/>
        </w:rPr>
        <w:t>Tilbudsbekreftelse</w:t>
      </w:r>
      <w:r w:rsidRPr="09BCA300" w:rsidR="5B51B029">
        <w:rPr>
          <w:rFonts w:cs="Arial"/>
          <w:sz w:val="24"/>
          <w:szCs w:val="24"/>
        </w:rPr>
        <w:t xml:space="preserve"> og angivelse av delområder:</w:t>
      </w:r>
    </w:p>
    <w:p w:rsidR="09BCA300" w:rsidP="09BCA300" w:rsidRDefault="09BCA300" w14:paraId="5C1FC5D9" w14:textId="6AE5CBE3">
      <w:pPr>
        <w:pStyle w:val="Listeavsnitt"/>
        <w:ind w:left="360"/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Ind w:w="360" w:type="dxa"/>
        <w:tblLook w:val="06A0" w:firstRow="1" w:lastRow="0" w:firstColumn="1" w:lastColumn="0" w:noHBand="1" w:noVBand="1"/>
      </w:tblPr>
      <w:tblGrid>
        <w:gridCol w:w="2995"/>
        <w:gridCol w:w="2995"/>
        <w:gridCol w:w="2995"/>
      </w:tblGrid>
      <w:tr w:rsidR="09BCA300" w:rsidTr="09BCA300" w14:paraId="2199A285">
        <w:trPr>
          <w:trHeight w:val="300"/>
        </w:trPr>
        <w:tc>
          <w:tcPr>
            <w:tcW w:w="2995" w:type="dxa"/>
            <w:tcMar/>
          </w:tcPr>
          <w:p w:rsidR="5B51B029" w:rsidP="09BCA300" w:rsidRDefault="5B51B029" w14:paraId="4AEF77C8" w14:textId="2816ADA5">
            <w:pPr>
              <w:pStyle w:val="Normal"/>
              <w:ind w:left="0"/>
              <w:rPr>
                <w:rFonts w:cs="Arial"/>
                <w:sz w:val="24"/>
                <w:szCs w:val="24"/>
              </w:rPr>
            </w:pPr>
            <w:r w:rsidRPr="09BCA300" w:rsidR="5B51B029">
              <w:rPr>
                <w:rFonts w:cs="Arial"/>
                <w:sz w:val="24"/>
                <w:szCs w:val="24"/>
              </w:rPr>
              <w:t>Delområde A Vestland</w:t>
            </w:r>
          </w:p>
        </w:tc>
        <w:tc>
          <w:tcPr>
            <w:tcW w:w="2995" w:type="dxa"/>
            <w:tcMar/>
          </w:tcPr>
          <w:p w:rsidR="5B51B029" w:rsidP="09BCA300" w:rsidRDefault="5B51B029" w14:paraId="12D6FEDA" w14:textId="1C9636E0">
            <w:pPr>
              <w:pStyle w:val="Normal"/>
              <w:ind w:left="0"/>
              <w:rPr>
                <w:rFonts w:cs="Arial"/>
                <w:sz w:val="24"/>
                <w:szCs w:val="24"/>
              </w:rPr>
            </w:pPr>
            <w:r w:rsidRPr="09BCA300" w:rsidR="5B51B029">
              <w:rPr>
                <w:rFonts w:cs="Arial"/>
                <w:sz w:val="24"/>
                <w:szCs w:val="24"/>
              </w:rPr>
              <w:t xml:space="preserve">Delområde B </w:t>
            </w:r>
            <w:r w:rsidRPr="09BCA300" w:rsidR="2EDE25DC">
              <w:rPr>
                <w:rFonts w:cs="Arial"/>
                <w:sz w:val="24"/>
                <w:szCs w:val="24"/>
              </w:rPr>
              <w:t>Sørvest</w:t>
            </w:r>
          </w:p>
        </w:tc>
        <w:tc>
          <w:tcPr>
            <w:tcW w:w="2995" w:type="dxa"/>
            <w:tcMar/>
          </w:tcPr>
          <w:p w:rsidR="2EDE25DC" w:rsidP="09BCA300" w:rsidRDefault="2EDE25DC" w14:paraId="60531F61" w14:textId="319862C4">
            <w:pPr>
              <w:pStyle w:val="Normal"/>
              <w:ind w:left="0"/>
              <w:rPr>
                <w:rFonts w:cs="Arial"/>
                <w:sz w:val="24"/>
                <w:szCs w:val="24"/>
              </w:rPr>
            </w:pPr>
            <w:r w:rsidRPr="09BCA300" w:rsidR="2EDE25DC">
              <w:rPr>
                <w:rFonts w:cs="Arial"/>
                <w:sz w:val="24"/>
                <w:szCs w:val="24"/>
              </w:rPr>
              <w:t>Delområde C Sørland</w:t>
            </w:r>
          </w:p>
        </w:tc>
      </w:tr>
      <w:tr w:rsidR="09BCA300" w:rsidTr="09BCA300" w14:paraId="18C20573">
        <w:trPr>
          <w:trHeight w:val="300"/>
        </w:trPr>
        <w:tc>
          <w:tcPr>
            <w:tcW w:w="2995" w:type="dxa"/>
            <w:tcMar/>
          </w:tcPr>
          <w:p w:rsidR="09BCA300" w:rsidP="09BCA300" w:rsidRDefault="09BCA300" w14:paraId="70633F31" w14:textId="68084637">
            <w:pPr>
              <w:pStyle w:val="Listeavsnitt"/>
              <w:rPr>
                <w:rFonts w:cs="Arial"/>
                <w:sz w:val="24"/>
                <w:szCs w:val="24"/>
              </w:rPr>
            </w:pPr>
          </w:p>
        </w:tc>
        <w:tc>
          <w:tcPr>
            <w:tcW w:w="2995" w:type="dxa"/>
            <w:tcMar/>
          </w:tcPr>
          <w:p w:rsidR="09BCA300" w:rsidP="09BCA300" w:rsidRDefault="09BCA300" w14:paraId="6AB2728E" w14:textId="68084637">
            <w:pPr>
              <w:pStyle w:val="Listeavsnitt"/>
              <w:rPr>
                <w:rFonts w:cs="Arial"/>
                <w:sz w:val="24"/>
                <w:szCs w:val="24"/>
              </w:rPr>
            </w:pPr>
          </w:p>
        </w:tc>
        <w:tc>
          <w:tcPr>
            <w:tcW w:w="2995" w:type="dxa"/>
            <w:tcMar/>
          </w:tcPr>
          <w:p w:rsidR="09BCA300" w:rsidP="09BCA300" w:rsidRDefault="09BCA300" w14:paraId="2FA7F16D" w14:textId="68084637">
            <w:pPr>
              <w:pStyle w:val="Listeavsnitt"/>
              <w:rPr>
                <w:rFonts w:cs="Arial"/>
                <w:sz w:val="24"/>
                <w:szCs w:val="24"/>
              </w:rPr>
            </w:pPr>
          </w:p>
        </w:tc>
      </w:tr>
    </w:tbl>
    <w:p w:rsidRPr="00403B81" w:rsidR="00A25535" w:rsidP="00F64DF7" w:rsidRDefault="00A25535" w14:paraId="7134730F" w14:textId="7777777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Pr="00403B81" w:rsidR="00A25535" w:rsidTr="00AC1E41" w14:paraId="24FCC414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5A90B43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:rsidRPr="00403B81" w:rsidR="00A25535" w:rsidRDefault="00A25535" w14:paraId="44CB62C9" w14:textId="6FE740AC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49999BDA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F03F8B" w:rsidTr="00AC1E41" w14:paraId="6A878B5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Pr="00403B81" w:rsidR="00F03F8B" w:rsidRDefault="00F03F8B" w14:paraId="4C959AA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:rsidRPr="00403B81" w:rsidR="00F03F8B" w:rsidRDefault="00F03F8B" w14:paraId="6B3917CB" w14:textId="08E8230F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03F8B" w:rsidRDefault="00F03F8B" w14:paraId="0852C621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05B0AC97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5591F86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:rsidRPr="00403B81" w:rsidR="00A25535" w:rsidRDefault="00A25535" w14:paraId="0FFAEA7E" w14:textId="1121B7B9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2802923B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21342C3A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356E5E6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:rsidRPr="00403B81" w:rsidR="00A25535" w:rsidRDefault="00A25535" w14:paraId="65D9D773" w14:textId="5BF2F968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712B3243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29B913CF" w14:textId="77777777"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2C2578DB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:rsidRPr="00403B81" w:rsidR="00A25535" w:rsidRDefault="00A25535" w14:paraId="69917885" w14:textId="07BE573D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CC98326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06D4C8AE" w14:textId="77777777">
        <w:trPr>
          <w:trHeight w:val="253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C4F3AC8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:rsidRPr="00403B81" w:rsidR="00A25535" w:rsidRDefault="00A25535" w14:paraId="3C39BF38" w14:textId="349A3E2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E69AB14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C1E41" w14:paraId="73F2D0D9" w14:textId="77777777">
        <w:trPr>
          <w:trHeight w:val="299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500C4E66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:rsidRPr="00403B81" w:rsidR="00A25535" w:rsidRDefault="00A25535" w14:paraId="1931312B" w14:textId="268ED19D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0F380A60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:rsidRPr="00403B81" w:rsidR="00F357DE" w:rsidP="00F64DF7" w:rsidRDefault="00F357DE" w14:paraId="54754B82" w14:textId="77777777">
      <w:pPr>
        <w:rPr>
          <w:rFonts w:cs="Arial"/>
          <w:sz w:val="24"/>
        </w:rPr>
      </w:pPr>
    </w:p>
    <w:p w:rsidRPr="00403B81" w:rsidR="00F357DE" w:rsidP="00F64DF7" w:rsidRDefault="00F357DE" w14:paraId="61A9FBE1" w14:textId="44287303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Pr="00403B81" w:rsidR="00817370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:rsidRPr="00403B81" w:rsidR="00AC1E41" w:rsidP="00F64DF7" w:rsidRDefault="00F357DE" w14:paraId="7CFA2B2B" w14:textId="226040FD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Pr="00403B81" w:rsidR="00A25535" w:rsidTr="00A25535" w14:paraId="4352B620" w14:textId="77777777">
        <w:trPr>
          <w:trHeight w:val="55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7FD8E544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3EE05970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:rsidRPr="00403B81" w:rsidR="00A25535" w:rsidRDefault="00A25535" w14:paraId="3FD401B8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1974CC44" w14:textId="77777777">
        <w:trPr>
          <w:trHeight w:val="54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Pr="00403B81" w:rsidR="00A25535" w:rsidRDefault="00A25535" w14:paraId="5721D20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:rsidRPr="00403B81" w:rsidR="00A25535" w:rsidRDefault="00A25535" w14:paraId="478224D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66CB1F18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437C6CD5" w14:textId="77777777">
        <w:trPr>
          <w:trHeight w:val="552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30CCF970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428A0206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Pr="00403B81" w:rsidR="00A25535" w:rsidTr="00A25535" w14:paraId="2F4C982D" w14:textId="77777777">
        <w:trPr>
          <w:trHeight w:val="691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403B81" w:rsidR="00A25535" w:rsidRDefault="00A25535" w14:paraId="1767FA41" w14:textId="77777777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:rsidRPr="00403B81" w:rsidR="00A25535" w:rsidRDefault="00A25535" w14:paraId="0AF83F0C" w14:textId="030B5F1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A25535" w:rsidRDefault="00A25535" w14:paraId="70976202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:rsidRPr="00403B81" w:rsidR="00A25535" w:rsidRDefault="00A25535" w14:paraId="7A97DED5" w14:textId="77777777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:rsidRPr="00403B81" w:rsidR="00ED070A" w:rsidP="00DC57BB" w:rsidRDefault="00ED070A" w14:paraId="0451C47D" w14:textId="77777777">
      <w:pPr>
        <w:pStyle w:val="Listeavsnitt"/>
        <w:ind w:left="360"/>
        <w:rPr>
          <w:rFonts w:cs="Arial"/>
          <w:sz w:val="24"/>
        </w:rPr>
      </w:pPr>
    </w:p>
    <w:p w:rsidR="00403B81" w:rsidP="00403B81" w:rsidRDefault="00403B81" w14:paraId="6540A662" w14:textId="77777777">
      <w:pPr>
        <w:rPr>
          <w:rFonts w:cs="Arial"/>
          <w:sz w:val="24"/>
        </w:rPr>
      </w:pPr>
    </w:p>
    <w:p w:rsidRPr="00403B81" w:rsidR="00F45270" w:rsidP="00403B81" w:rsidRDefault="00F45270" w14:paraId="222FCB81" w14:textId="55B56EE4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Avvik og forbehold til konkurransegrunnlaget</w:t>
      </w:r>
    </w:p>
    <w:p w:rsidRPr="00403B81" w:rsidR="00F45270" w:rsidP="00F45270" w:rsidRDefault="00F45270" w14:paraId="1E9EE6F6" w14:textId="77777777">
      <w:pPr>
        <w:rPr>
          <w:rFonts w:cs="Arial"/>
          <w:sz w:val="24"/>
        </w:rPr>
      </w:pPr>
    </w:p>
    <w:p w:rsidRPr="00403B81" w:rsidR="00F45270" w:rsidP="00F45270" w:rsidRDefault="00000000" w14:paraId="510F2FB3" w14:textId="77777777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Leverandør har ingen avvik/forbehold til konkurransegrunnlaget. </w:t>
      </w:r>
    </w:p>
    <w:p w:rsidRPr="00403B81" w:rsidR="00F45270" w:rsidP="00F45270" w:rsidRDefault="00000000" w14:paraId="4EA5D90B" w14:textId="77777777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>Leverandør følgende avvik/forbehold til konkurransegrunnlaget (Fyll inn i tabellen under):</w:t>
      </w:r>
    </w:p>
    <w:p w:rsidRPr="00403B81" w:rsidR="00F45270" w:rsidP="00F45270" w:rsidRDefault="00F45270" w14:paraId="4B844DDE" w14:textId="77777777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Pr="00403B81" w:rsidR="00F45270" w:rsidTr="00F45270" w14:paraId="277958F9" w14:textId="77777777">
        <w:tc>
          <w:tcPr>
            <w:tcW w:w="2268" w:type="dxa"/>
            <w:shd w:val="clear" w:color="auto" w:fill="F2F2F2" w:themeFill="background1" w:themeFillShade="F2"/>
          </w:tcPr>
          <w:p w:rsidRPr="00403B81" w:rsidR="00F45270" w:rsidRDefault="00F45270" w14:paraId="2DAC1371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:rsidRPr="00403B81" w:rsidR="00F45270" w:rsidRDefault="00F45270" w14:paraId="3D72AF11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:rsidRPr="00403B81" w:rsidR="00F45270" w:rsidRDefault="00F45270" w14:paraId="73B2F0EB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:rsidRPr="00403B81" w:rsidR="00F45270" w:rsidRDefault="00F45270" w14:paraId="32D16E18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Pr="00403B81" w:rsidR="00F45270" w:rsidTr="00F45270" w14:paraId="0CECD2BF" w14:textId="77777777">
        <w:tc>
          <w:tcPr>
            <w:tcW w:w="2268" w:type="dxa"/>
          </w:tcPr>
          <w:p w:rsidRPr="00403B81" w:rsidR="00F45270" w:rsidRDefault="00F45270" w14:paraId="75572285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2AD42EE5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2917D44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12381791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7934B006" w14:textId="77777777">
        <w:tc>
          <w:tcPr>
            <w:tcW w:w="2268" w:type="dxa"/>
          </w:tcPr>
          <w:p w:rsidRPr="00403B81" w:rsidR="00F45270" w:rsidRDefault="00F45270" w14:paraId="745D9E49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468E3980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5940BB64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2361C7A4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167508FE" w14:textId="77777777">
        <w:tc>
          <w:tcPr>
            <w:tcW w:w="2268" w:type="dxa"/>
          </w:tcPr>
          <w:p w:rsidRPr="00403B81" w:rsidR="00F45270" w:rsidRDefault="00F45270" w14:paraId="7551C106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5C670448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771C16C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0BA36562" w14:textId="77777777">
            <w:pPr>
              <w:rPr>
                <w:rFonts w:cs="Arial"/>
                <w:sz w:val="16"/>
                <w:szCs w:val="22"/>
              </w:rPr>
            </w:pPr>
          </w:p>
        </w:tc>
      </w:tr>
      <w:tr w:rsidRPr="00403B81" w:rsidR="00F45270" w:rsidTr="00F45270" w14:paraId="00F78D5F" w14:textId="77777777">
        <w:tc>
          <w:tcPr>
            <w:tcW w:w="2268" w:type="dxa"/>
          </w:tcPr>
          <w:p w:rsidRPr="00403B81" w:rsidR="00F45270" w:rsidRDefault="00F45270" w14:paraId="22E6A814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:rsidRPr="00403B81" w:rsidR="00F45270" w:rsidRDefault="00F45270" w14:paraId="05CADCC3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:rsidRPr="00403B81" w:rsidR="00F45270" w:rsidRDefault="00F45270" w14:paraId="5283E1FB" w14:textId="77777777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:rsidRPr="00403B81" w:rsidR="00F45270" w:rsidRDefault="00F45270" w14:paraId="28813C6B" w14:textId="77777777">
            <w:pPr>
              <w:rPr>
                <w:rFonts w:cs="Arial"/>
                <w:sz w:val="16"/>
                <w:szCs w:val="22"/>
              </w:rPr>
            </w:pPr>
          </w:p>
        </w:tc>
      </w:tr>
    </w:tbl>
    <w:p w:rsidRPr="00403B81" w:rsidR="00F45270" w:rsidP="00F64DF7" w:rsidRDefault="00F45270" w14:paraId="67C288BA" w14:textId="77777777">
      <w:pPr>
        <w:rPr>
          <w:rFonts w:cs="Arial"/>
          <w:sz w:val="24"/>
        </w:rPr>
      </w:pPr>
    </w:p>
    <w:p w:rsidRPr="00403B81" w:rsidR="00F45270" w:rsidP="00F45270" w:rsidRDefault="00F45270" w14:paraId="5C5F95E3" w14:textId="77777777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:rsidRPr="00403B81" w:rsidR="00F45270" w:rsidP="00F45270" w:rsidRDefault="00F45270" w14:paraId="5A0612EF" w14:textId="77777777">
      <w:pPr>
        <w:rPr>
          <w:rFonts w:cs="Arial"/>
          <w:sz w:val="16"/>
          <w:szCs w:val="22"/>
        </w:rPr>
      </w:pPr>
    </w:p>
    <w:p w:rsidRPr="00403B81" w:rsidR="00F45270" w:rsidP="00F45270" w:rsidRDefault="00F45270" w14:paraId="59AE5183" w14:textId="77777777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:rsidRPr="00403B81" w:rsidR="00F45270" w:rsidP="00F45270" w:rsidRDefault="00F45270" w14:paraId="5471A323" w14:textId="77777777">
      <w:pPr>
        <w:rPr>
          <w:rFonts w:cs="Arial"/>
          <w:sz w:val="16"/>
          <w:szCs w:val="22"/>
        </w:rPr>
      </w:pPr>
    </w:p>
    <w:p w:rsidRPr="00403B81" w:rsidR="00F45270" w:rsidP="00F45270" w:rsidRDefault="00000000" w14:paraId="488DBF19" w14:textId="5785B666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Tilbudet inneholder ingen opplysninger som er unntatt fra innsyn etter </w:t>
      </w:r>
      <w:proofErr w:type="spellStart"/>
      <w:r w:rsidRPr="00403B81" w:rsidR="00F45270">
        <w:rPr>
          <w:rFonts w:cs="Arial"/>
          <w:sz w:val="20"/>
          <w:szCs w:val="20"/>
        </w:rPr>
        <w:t>offentleglova</w:t>
      </w:r>
      <w:proofErr w:type="spellEnd"/>
      <w:r w:rsidRPr="00403B81" w:rsidR="00F45270">
        <w:rPr>
          <w:rFonts w:cs="Arial"/>
          <w:sz w:val="20"/>
          <w:szCs w:val="20"/>
        </w:rPr>
        <w:t xml:space="preserve"> § 13.</w:t>
      </w:r>
    </w:p>
    <w:p w:rsidRPr="00403B81" w:rsidR="00F45270" w:rsidP="00AC1E41" w:rsidRDefault="00000000" w14:paraId="00E9091D" w14:textId="6AA8D979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03B81" w:rsidR="00F4527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403B81" w:rsidR="00F45270">
        <w:rPr>
          <w:rFonts w:cs="Arial"/>
          <w:sz w:val="20"/>
          <w:szCs w:val="20"/>
        </w:rPr>
        <w:tab/>
      </w:r>
      <w:r w:rsidRPr="00403B81" w:rsidR="00F45270">
        <w:rPr>
          <w:rFonts w:cs="Arial"/>
          <w:sz w:val="20"/>
          <w:szCs w:val="20"/>
        </w:rPr>
        <w:t xml:space="preserve">Tilbudet inneholder følgende taushetspliktige opplysninger som skal være unntatt fra innsyn etter </w:t>
      </w:r>
      <w:proofErr w:type="spellStart"/>
      <w:r w:rsidRPr="00403B81" w:rsidR="00F45270">
        <w:rPr>
          <w:rFonts w:cs="Arial"/>
          <w:sz w:val="20"/>
          <w:szCs w:val="20"/>
        </w:rPr>
        <w:t>offentleglova</w:t>
      </w:r>
      <w:proofErr w:type="spellEnd"/>
      <w:r w:rsidRPr="00403B81" w:rsidR="00F45270">
        <w:rPr>
          <w:rFonts w:cs="Arial"/>
          <w:sz w:val="20"/>
          <w:szCs w:val="20"/>
        </w:rPr>
        <w:t xml:space="preserve"> § 13*:</w:t>
      </w:r>
    </w:p>
    <w:p w:rsidRPr="00403B81" w:rsidR="00F45270" w:rsidP="00F45270" w:rsidRDefault="00F45270" w14:paraId="36114320" w14:textId="0F79F32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Pr="00403B81" w:rsidR="00F45270" w:rsidTr="00F45270" w14:paraId="3E6B5383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0A1311B5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</w:r>
            <w:r w:rsidRPr="00403B81">
              <w:rPr>
                <w:rFonts w:cs="Arial"/>
                <w:b/>
                <w:sz w:val="16"/>
                <w:szCs w:val="22"/>
              </w:rPr>
              <w:t>tilbudet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189AFF55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403B81" w:rsidR="00F45270" w:rsidRDefault="00F45270" w14:paraId="0D422AA9" w14:textId="77777777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Pr="00403B81" w:rsidR="00F45270" w14:paraId="60D3FC4D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66F925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14D236F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7555CC0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1C4FE6B4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F830BE9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16CBFBD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6404842F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23A557A2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405242E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EDCBA7C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64EAED7A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5D66CA63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191FB46D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0597384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32B17874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7505AC62" w14:textId="77777777">
        <w:trPr>
          <w:trHeight w:val="25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4B6F2669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022159F2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54845D8C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Pr="00403B81" w:rsidR="00F45270" w14:paraId="3A2F6F3E" w14:textId="77777777">
        <w:trPr>
          <w:trHeight w:val="286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5B32B5A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7593105B" w14:textId="77777777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3B81" w:rsidR="00F45270" w:rsidRDefault="00F45270" w14:paraId="25E76C38" w14:textId="40F1169D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:rsidRPr="00403B81" w:rsidR="00F45270" w:rsidP="00F45270" w:rsidRDefault="00F45270" w14:paraId="48CB81A1" w14:textId="77777777">
      <w:pPr>
        <w:rPr>
          <w:rFonts w:cs="Arial"/>
          <w:sz w:val="16"/>
          <w:szCs w:val="22"/>
        </w:rPr>
      </w:pPr>
    </w:p>
    <w:p w:rsidRPr="00403B81" w:rsidR="005A54F6" w:rsidP="001835B6" w:rsidRDefault="00F45270" w14:paraId="2373D49B" w14:textId="0E61BB12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sectPr w:rsidRPr="00403B81" w:rsidR="005A54F6" w:rsidSect="00443B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 w:orient="portrait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15505" w:rsidRDefault="00A15505" w14:paraId="4992B045" w14:textId="77777777">
      <w:r>
        <w:separator/>
      </w:r>
    </w:p>
  </w:endnote>
  <w:endnote w:type="continuationSeparator" w:id="0">
    <w:p w:rsidR="00A15505" w:rsidRDefault="00A15505" w14:paraId="45D7DEEF" w14:textId="77777777">
      <w:r>
        <w:continuationSeparator/>
      </w:r>
    </w:p>
  </w:endnote>
  <w:endnote w:type="continuationNotice" w:id="1">
    <w:p w:rsidR="00A15505" w:rsidRDefault="00A15505" w14:paraId="0BAFE43A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384AC9F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57C85F44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1DD2ECB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15505" w:rsidRDefault="00A15505" w14:paraId="6211971F" w14:textId="77777777">
      <w:r>
        <w:separator/>
      </w:r>
    </w:p>
  </w:footnote>
  <w:footnote w:type="continuationSeparator" w:id="0">
    <w:p w:rsidR="00A15505" w:rsidRDefault="00A15505" w14:paraId="32BDB902" w14:textId="77777777">
      <w:r>
        <w:continuationSeparator/>
      </w:r>
    </w:p>
  </w:footnote>
  <w:footnote w:type="continuationNotice" w:id="1">
    <w:p w:rsidR="00A15505" w:rsidRDefault="00A15505" w14:paraId="5240D989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AB5" w:rsidRDefault="00575AB5" w14:paraId="4DCB466F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ma14="http://schemas.microsoft.com/office/mac/drawingml/2011/main" mc:Ignorable="w14 w15 w16se w16cid w16 w16cex w16sdtdh w16sdtfl w16du wp14">
  <w:p w:rsidR="006D250D" w:rsidP="00471E1E" w:rsidRDefault="006D250D" w14:paraId="251C2CCA" w14:textId="427208D9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471E1E" w:rsidR="006D250D" w:rsidP="00794BAE" w:rsidRDefault="006D250D" w14:paraId="02A2C476" w14:textId="77777777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477A175">
            <v:shapetype id="_x0000_t202" coordsize="21600,21600" o:spt="202" path="m,l,21600r21600,l21600,xe" w14:anchorId="070BA667">
              <v:stroke joinstyle="miter"/>
              <v:path gradientshapeok="t" o:connecttype="rect"/>
            </v:shapetype>
            <v:shape id="Tekstboks 11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>
              <v:textbox>
                <w:txbxContent>
                  <w:p w:rsidRPr="00471E1E" w:rsidR="006D250D" w:rsidP="00794BAE" w:rsidRDefault="006D250D" w14:paraId="672A6659" w14:textId="77777777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1A0681">
      <w:t>Sak 2025/</w:t>
    </w:r>
    <w:r w:rsidR="001E3FF3">
      <w:t>xxx</w:t>
    </w:r>
  </w:p>
  <w:p w:rsidR="00B4478A" w:rsidP="00471E1E" w:rsidRDefault="00B4478A" w14:paraId="44EF0E69" w14:textId="77777777">
    <w:pPr>
      <w:ind w:left="7371" w:firstLine="20"/>
    </w:pPr>
  </w:p>
  <w:p w:rsidR="006D250D" w:rsidP="00471E1E" w:rsidRDefault="006D250D" w14:paraId="2208A17F" w14:textId="77777777">
    <w:pPr>
      <w:ind w:left="79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54B88" w:rsidR="006D250D" w:rsidP="008C6E41" w:rsidRDefault="006D250D" w14:paraId="641EB90A" w14:textId="3A957496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attachedTemplate r:id="rId1"/>
  <w:trackRevisions w:val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00000"/>
    <w:rsid w:val="00025399"/>
    <w:rsid w:val="00030426"/>
    <w:rsid w:val="00043F3B"/>
    <w:rsid w:val="0004434C"/>
    <w:rsid w:val="00046FBF"/>
    <w:rsid w:val="000477FC"/>
    <w:rsid w:val="0006292B"/>
    <w:rsid w:val="0006409A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0681"/>
    <w:rsid w:val="001A39A2"/>
    <w:rsid w:val="001B4EE4"/>
    <w:rsid w:val="001C39D2"/>
    <w:rsid w:val="001C416B"/>
    <w:rsid w:val="001C45FA"/>
    <w:rsid w:val="001D3AD7"/>
    <w:rsid w:val="001E3FF3"/>
    <w:rsid w:val="001E5137"/>
    <w:rsid w:val="001E7C6E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00BD"/>
    <w:rsid w:val="002B252E"/>
    <w:rsid w:val="002B52A6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03B81"/>
    <w:rsid w:val="00413CB7"/>
    <w:rsid w:val="00420FAC"/>
    <w:rsid w:val="0042130F"/>
    <w:rsid w:val="00422652"/>
    <w:rsid w:val="00424293"/>
    <w:rsid w:val="00431A70"/>
    <w:rsid w:val="0043696F"/>
    <w:rsid w:val="00443BB5"/>
    <w:rsid w:val="00446C28"/>
    <w:rsid w:val="004608B9"/>
    <w:rsid w:val="00465767"/>
    <w:rsid w:val="00471E1E"/>
    <w:rsid w:val="004720FC"/>
    <w:rsid w:val="004729A5"/>
    <w:rsid w:val="004B579C"/>
    <w:rsid w:val="004C0B7C"/>
    <w:rsid w:val="004D1402"/>
    <w:rsid w:val="004D7A5A"/>
    <w:rsid w:val="004F027B"/>
    <w:rsid w:val="004F4E18"/>
    <w:rsid w:val="004F6869"/>
    <w:rsid w:val="00501667"/>
    <w:rsid w:val="00516C57"/>
    <w:rsid w:val="00522156"/>
    <w:rsid w:val="00522E4D"/>
    <w:rsid w:val="00530E8C"/>
    <w:rsid w:val="00532DD9"/>
    <w:rsid w:val="00554DCD"/>
    <w:rsid w:val="00575AB5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A693B"/>
    <w:rsid w:val="006B7263"/>
    <w:rsid w:val="006C2F3D"/>
    <w:rsid w:val="006C3D35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6145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03AA2"/>
    <w:rsid w:val="00910C25"/>
    <w:rsid w:val="00917F30"/>
    <w:rsid w:val="009213C9"/>
    <w:rsid w:val="00923DD6"/>
    <w:rsid w:val="00924BBB"/>
    <w:rsid w:val="00940D39"/>
    <w:rsid w:val="00942B66"/>
    <w:rsid w:val="00971592"/>
    <w:rsid w:val="00976DED"/>
    <w:rsid w:val="00982250"/>
    <w:rsid w:val="00985921"/>
    <w:rsid w:val="009E11D0"/>
    <w:rsid w:val="009E65C8"/>
    <w:rsid w:val="009F3863"/>
    <w:rsid w:val="00A029A8"/>
    <w:rsid w:val="00A15505"/>
    <w:rsid w:val="00A20EB4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07E55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C24C2"/>
    <w:rsid w:val="00CD7B31"/>
    <w:rsid w:val="00CE2024"/>
    <w:rsid w:val="00CF0CD3"/>
    <w:rsid w:val="00CF18BD"/>
    <w:rsid w:val="00CF60AD"/>
    <w:rsid w:val="00D04625"/>
    <w:rsid w:val="00D04DF9"/>
    <w:rsid w:val="00D47711"/>
    <w:rsid w:val="00D5535F"/>
    <w:rsid w:val="00D5798B"/>
    <w:rsid w:val="00D6697D"/>
    <w:rsid w:val="00D67062"/>
    <w:rsid w:val="00D80A3D"/>
    <w:rsid w:val="00D9433C"/>
    <w:rsid w:val="00D94AD7"/>
    <w:rsid w:val="00D96F8D"/>
    <w:rsid w:val="00DA684A"/>
    <w:rsid w:val="00DC33AD"/>
    <w:rsid w:val="00DC3B74"/>
    <w:rsid w:val="00DC57BB"/>
    <w:rsid w:val="00DD4524"/>
    <w:rsid w:val="00DE3910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D070A"/>
    <w:rsid w:val="00ED7033"/>
    <w:rsid w:val="00F03F8B"/>
    <w:rsid w:val="00F13587"/>
    <w:rsid w:val="00F166EF"/>
    <w:rsid w:val="00F20503"/>
    <w:rsid w:val="00F357DE"/>
    <w:rsid w:val="00F43290"/>
    <w:rsid w:val="00F45270"/>
    <w:rsid w:val="00F52FC6"/>
    <w:rsid w:val="00F54903"/>
    <w:rsid w:val="00F64DF7"/>
    <w:rsid w:val="00F769A5"/>
    <w:rsid w:val="00F8546C"/>
    <w:rsid w:val="00FB35CF"/>
    <w:rsid w:val="00FC597E"/>
    <w:rsid w:val="00FD0E99"/>
    <w:rsid w:val="00FF517F"/>
    <w:rsid w:val="09BCA300"/>
    <w:rsid w:val="12EE9D3F"/>
    <w:rsid w:val="18A8CC55"/>
    <w:rsid w:val="2EDE25DC"/>
    <w:rsid w:val="2F2298D7"/>
    <w:rsid w:val="3A145D59"/>
    <w:rsid w:val="43EAEB55"/>
    <w:rsid w:val="5959EB92"/>
    <w:rsid w:val="5B51B02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35B6"/>
    <w:pPr>
      <w:spacing w:before="120"/>
    </w:pPr>
    <w:rPr>
      <w:rFonts w:ascii="Arial" w:hAnsi="Arial" w:eastAsia="Times New Roman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1" w:customStyle="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54EC8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C54EC8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C54EC8"/>
    <w:rPr>
      <w:rFonts w:ascii="Arial" w:hAnsi="Arial" w:eastAsia="Times New Roman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ell" w:customStyle="1">
    <w:name w:val="Tabell"/>
    <w:basedOn w:val="Normal"/>
    <w:rsid w:val="00A26389"/>
    <w:rPr>
      <w:szCs w:val="2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54EC8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overskrift40" w:customStyle="1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styleId="Topptekst1" w:customStyle="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styleId="toptekst" w:customStyle="1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54DCD"/>
    <w:rPr>
      <w:rFonts w:ascii="Arial" w:hAnsi="Arial" w:eastAsia="Times New Roman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color="4F81BD" w:themeColor="accent1" w:sz="8" w:space="4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C54EC8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13CB7"/>
    <w:rPr>
      <w:rFonts w:ascii="Arial" w:hAnsi="Arial" w:eastAsiaTheme="majorEastAsia" w:cstheme="majorBidi"/>
      <w:i/>
      <w:iCs/>
      <w:color w:val="354047"/>
      <w:spacing w:val="15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54EC8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54EC8"/>
    <w:rPr>
      <w:rFonts w:ascii="Arial" w:hAnsi="Arial" w:eastAsia="Times New Roman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C54EC8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styleId="SitatTegn" w:customStyle="1">
    <w:name w:val="Sitat Tegn"/>
    <w:basedOn w:val="Standardskriftforavsnitt"/>
    <w:link w:val="Sitat"/>
    <w:uiPriority w:val="29"/>
    <w:rsid w:val="006D250D"/>
    <w:rPr>
      <w:rFonts w:ascii="Arial" w:hAnsi="Arial" w:eastAsia="Times New Roman" w:cs="Times New Roman"/>
      <w:i/>
      <w:iCs/>
      <w:color w:val="27323C"/>
      <w:sz w:val="18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C54EC8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C54EC8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07E7D"/>
    <w:rPr>
      <w:rFonts w:ascii="Arial" w:hAnsi="Arial" w:eastAsia="Times New Roman" w:cs="Times New Roman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70B5E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70B5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hAnsi="DepCentury Old Style" w:eastAsia="SimSun"/>
      <w:b/>
      <w:bCs/>
      <w:sz w:val="24"/>
      <w:szCs w:val="20"/>
      <w:lang w:val="x-none"/>
    </w:rPr>
  </w:style>
  <w:style w:type="character" w:styleId="BrdtekstTegn" w:customStyle="1">
    <w:name w:val="Brødtekst Tegn"/>
    <w:basedOn w:val="Standardskriftforavsnitt"/>
    <w:link w:val="Brdtekst"/>
    <w:uiPriority w:val="99"/>
    <w:rsid w:val="00F45270"/>
    <w:rPr>
      <w:rFonts w:ascii="DepCentury Old Style" w:hAnsi="DepCentury Old Style" w:eastAsia="SimSun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hAnsi="Arial" w:eastAsia="Times New Roman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357DE"/>
    <w:rPr>
      <w:rFonts w:ascii="Arial" w:hAnsi="Arial" w:eastAsia="Times New Roman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357DE"/>
    <w:rPr>
      <w:rFonts w:ascii="Arial" w:hAnsi="Arial" w:eastAsia="Times New Roman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68EED0B5B004CB46D0A246F124910" ma:contentTypeVersion="3" ma:contentTypeDescription="Opprett et nytt dokument." ma:contentTypeScope="" ma:versionID="890a411ee66cec3b01d46ded3d0079d5">
  <xsd:schema xmlns:xsd="http://www.w3.org/2001/XMLSchema" xmlns:xs="http://www.w3.org/2001/XMLSchema" xmlns:p="http://schemas.microsoft.com/office/2006/metadata/properties" xmlns:ns2="b8ee3b0a-01e2-496f-8125-1a032f454a1c" targetNamespace="http://schemas.microsoft.com/office/2006/metadata/properties" ma:root="true" ma:fieldsID="2844f33a19e09920bdf8fa44a236063a" ns2:_="">
    <xsd:import namespace="b8ee3b0a-01e2-496f-8125-1a032f454a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e3b0a-01e2-496f-8125-1a032f454a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38d2ebd8-4272-44b2-b191-82a8755dd6ed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A112A-5715-46EC-B5F3-9477141009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Generell wordmal2 (2)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Del I_Vedlegg 4_Tilbudsbrev.docx</dc:title>
  <dc:subject/>
  <dc:creator>Marit Heien Hukkelås</dc:creator>
  <keywords/>
  <lastModifiedBy>Frivold, David Marinius</lastModifiedBy>
  <revision>8</revision>
  <lastPrinted>2011-03-21T16:10:00.0000000Z</lastPrinted>
  <dcterms:created xsi:type="dcterms:W3CDTF">2025-08-07T12:35:00.0000000Z</dcterms:created>
  <dcterms:modified xsi:type="dcterms:W3CDTF">2026-06-17T10:44:21.3078125Z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0x010100CF268EED0B5B004CB46D0A246F124910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